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4635"/>
        <w:gridCol w:w="1125"/>
        <w:gridCol w:w="1200"/>
        <w:gridCol w:w="1538"/>
      </w:tblGrid>
      <w:tr w:rsidR="00FA32C6" w:rsidRPr="00FA32C6" w:rsidTr="00912251">
        <w:trPr>
          <w:trHeight w:val="600"/>
          <w:jc w:val="center"/>
        </w:trPr>
        <w:tc>
          <w:tcPr>
            <w:tcW w:w="9289" w:type="dxa"/>
            <w:gridSpan w:val="5"/>
            <w:shd w:val="clear" w:color="000000" w:fill="BDD6EE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bookmarkStart w:id="0" w:name="_GoBack" w:colFirst="0" w:colLast="0"/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ΕΚΤΥΠΩΤΗΣ</w:t>
            </w:r>
          </w:p>
        </w:tc>
      </w:tr>
      <w:tr w:rsidR="00FA32C6" w:rsidRPr="00FA32C6" w:rsidTr="00912251">
        <w:trPr>
          <w:trHeight w:val="614"/>
          <w:jc w:val="center"/>
        </w:trPr>
        <w:tc>
          <w:tcPr>
            <w:tcW w:w="791" w:type="dxa"/>
            <w:shd w:val="clear" w:color="000000" w:fill="FFFF9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4635" w:type="dxa"/>
            <w:shd w:val="clear" w:color="000000" w:fill="FFFF9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125" w:type="dxa"/>
            <w:shd w:val="clear" w:color="000000" w:fill="FFFF9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200" w:type="dxa"/>
            <w:shd w:val="clear" w:color="000000" w:fill="FFFF9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538" w:type="dxa"/>
            <w:shd w:val="clear" w:color="000000" w:fill="FFFF9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A32C6" w:rsidRPr="00FA32C6" w:rsidTr="00912251">
        <w:trPr>
          <w:trHeight w:val="330"/>
          <w:jc w:val="center"/>
        </w:trPr>
        <w:tc>
          <w:tcPr>
            <w:tcW w:w="791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4635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125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A32C6" w:rsidRPr="00FA32C6" w:rsidTr="00912251">
        <w:trPr>
          <w:trHeight w:val="330"/>
          <w:jc w:val="center"/>
        </w:trPr>
        <w:tc>
          <w:tcPr>
            <w:tcW w:w="791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</w:pPr>
            <w:r w:rsidRPr="00FA32C6"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635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125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b/>
                <w:bCs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A32C6" w:rsidRPr="00FA32C6" w:rsidTr="00912251">
        <w:trPr>
          <w:trHeight w:val="428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Λειτουργίες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Εκτύπωση-Αντιγραφή-Σάρωση-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Fax</w:t>
            </w:r>
            <w:proofErr w:type="spellEnd"/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Συνιστώμενη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Χρήση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Office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Τεχνολογία Εκτύπωσης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Laser</w:t>
            </w:r>
            <w:proofErr w:type="spellEnd"/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Μέγιστος Μηνιαίος Κύκλος Εργασιών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έως 20.000 σελίδες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Συνιστώμενος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Μηνιαίος Κύκλος Εργασιών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Up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to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500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pages</w:t>
            </w:r>
            <w:proofErr w:type="spellEnd"/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Αυτόματος Τροφοδότης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Ναι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Συνδεσιμότητα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 xml:space="preserve">USB /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Ethernet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/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WiFi</w:t>
            </w:r>
            <w:proofErr w:type="spellEnd"/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val="en-US" w:eastAsia="en-US"/>
              </w:rPr>
            </w:pPr>
            <w:r w:rsidRPr="00FA32C6">
              <w:rPr>
                <w:rFonts w:ascii="Calibri" w:eastAsia="SimSun" w:hAnsi="Calibri" w:cs="Calibri"/>
                <w:lang w:val="en-US" w:eastAsia="en-US"/>
              </w:rPr>
              <w:t>Smartphone/tablet applications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val="en-US" w:eastAsia="en-US"/>
              </w:rPr>
            </w:pPr>
            <w:proofErr w:type="spellStart"/>
            <w:r w:rsidRPr="00FA32C6">
              <w:rPr>
                <w:rFonts w:ascii="Calibri" w:eastAsia="SimSun" w:hAnsi="Calibri" w:cs="Calibri"/>
                <w:lang w:val="en-US" w:eastAsia="en-US"/>
              </w:rPr>
              <w:t>Wifi</w:t>
            </w:r>
            <w:proofErr w:type="spellEnd"/>
            <w:r w:rsidRPr="00FA32C6">
              <w:rPr>
                <w:rFonts w:ascii="Calibri" w:eastAsia="SimSun" w:hAnsi="Calibri" w:cs="Calibri"/>
                <w:lang w:val="en-US" w:eastAsia="en-US"/>
              </w:rPr>
              <w:t xml:space="preserve"> direct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val="en-US"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Λειτουργικό</w:t>
            </w:r>
            <w:r w:rsidRPr="00FA32C6">
              <w:rPr>
                <w:rFonts w:ascii="Calibri" w:eastAsia="SimSun" w:hAnsi="Calibri" w:cs="Calibri"/>
                <w:lang w:val="en-US" w:eastAsia="en-US"/>
              </w:rPr>
              <w:t xml:space="preserve"> </w:t>
            </w:r>
            <w:r w:rsidRPr="00FA32C6">
              <w:rPr>
                <w:rFonts w:ascii="Calibri" w:eastAsia="SimSun" w:hAnsi="Calibri" w:cs="Calibri"/>
                <w:lang w:eastAsia="en-US"/>
              </w:rPr>
              <w:t>Σύστημα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val="en-US" w:eastAsia="en-US"/>
              </w:rPr>
            </w:pPr>
            <w:r w:rsidRPr="00FA32C6">
              <w:rPr>
                <w:rFonts w:ascii="Calibri" w:eastAsia="SimSun" w:hAnsi="Calibri" w:cs="Calibri"/>
                <w:lang w:val="en-US" w:eastAsia="en-US"/>
              </w:rPr>
              <w:t xml:space="preserve">Windows 8 / Windows 7 / Windows 10 or higher / Windows 11 / Windows 10 / </w:t>
            </w:r>
            <w:proofErr w:type="spellStart"/>
            <w:r w:rsidRPr="00FA32C6">
              <w:rPr>
                <w:rFonts w:ascii="Calibri" w:eastAsia="SimSun" w:hAnsi="Calibri" w:cs="Calibri"/>
                <w:lang w:val="en-US" w:eastAsia="en-US"/>
              </w:rPr>
              <w:t>macOS</w:t>
            </w:r>
            <w:proofErr w:type="spellEnd"/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Γλώσσα</w:t>
            </w:r>
            <w:r w:rsidRPr="00FA32C6">
              <w:rPr>
                <w:rFonts w:eastAsia="SimSun" w:cs="Calibri"/>
                <w:lang w:eastAsia="en-US"/>
              </w:rPr>
              <w:t xml:space="preserve">: </w:t>
            </w:r>
            <w:r w:rsidRPr="00FA32C6">
              <w:rPr>
                <w:rFonts w:ascii="Calibri" w:eastAsia="SimSun" w:hAnsi="Calibri" w:cs="Calibri"/>
                <w:lang w:eastAsia="en-US"/>
              </w:rPr>
              <w:t>SPL</w:t>
            </w:r>
          </w:p>
          <w:p w:rsidR="00FA32C6" w:rsidRPr="00FA32C6" w:rsidRDefault="00FA32C6" w:rsidP="00FA32C6">
            <w:pPr>
              <w:spacing w:line="276" w:lineRule="auto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Μνήμη</w:t>
            </w:r>
            <w:r w:rsidRPr="00FA32C6">
              <w:rPr>
                <w:rFonts w:eastAsia="SimSun" w:cs="Calibri"/>
                <w:lang w:eastAsia="en-US"/>
              </w:rPr>
              <w:t xml:space="preserve">: </w:t>
            </w:r>
            <w:r w:rsidRPr="00FA32C6">
              <w:rPr>
                <w:rFonts w:ascii="Calibri" w:eastAsia="SimSun" w:hAnsi="Calibri" w:cs="Calibri"/>
                <w:lang w:eastAsia="en-US"/>
              </w:rPr>
              <w:t>128 MB</w:t>
            </w:r>
          </w:p>
          <w:p w:rsidR="00FA32C6" w:rsidRPr="00FA32C6" w:rsidRDefault="00FA32C6" w:rsidP="00FA32C6">
            <w:pPr>
              <w:spacing w:line="276" w:lineRule="auto"/>
              <w:jc w:val="center"/>
              <w:rPr>
                <w:rFonts w:ascii="Calibri" w:eastAsia="SimSun" w:hAnsi="Calibri" w:cs="Calibri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ΝΑΙ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  <w:tr w:rsidR="00FA32C6" w:rsidRPr="00FA32C6" w:rsidTr="00912251">
        <w:trPr>
          <w:trHeight w:val="567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pBdr>
                <w:bottom w:val="single" w:sz="6" w:space="0" w:color="E8E8E8"/>
              </w:pBdr>
              <w:spacing w:line="15" w:lineRule="atLeast"/>
              <w:outlineLvl w:val="2"/>
              <w:rPr>
                <w:rFonts w:ascii="Calibri" w:eastAsia="Georgia" w:hAnsi="Calibri" w:cs="Calibri"/>
                <w:lang w:eastAsia="zh-CN"/>
              </w:rPr>
            </w:pPr>
            <w:r w:rsidRPr="00FA32C6">
              <w:rPr>
                <w:rFonts w:ascii="Calibri" w:eastAsia="Georgia" w:hAnsi="Calibri" w:cs="Calibri"/>
                <w:lang w:eastAsia="zh-CN"/>
              </w:rPr>
              <w:t>Εκτύπωση- Αντιγραφή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Τύπος Αντιγραφικού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Επίπεδο / Αυτόματο</w:t>
            </w:r>
          </w:p>
          <w:p w:rsidR="00FA32C6" w:rsidRPr="00FA32C6" w:rsidRDefault="00FA32C6" w:rsidP="00FA32C6">
            <w:pPr>
              <w:spacing w:line="15" w:lineRule="atLeast"/>
              <w:ind w:left="120" w:hangingChars="50" w:hanging="120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Αυτόματη Αντιγραφή Διπλής Όψης-Όχι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Ανάλυση Αντιγραφής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 xml:space="preserve">έως 600 x 600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dpi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 xml:space="preserve">Ταχύτητα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Ασπ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>/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ρης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Αντιγραφής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 xml:space="preserve">έως 18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σελ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/ λεπτό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Ταχύτητα Έγχρωμης Αντιγραφής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 xml:space="preserve">έως 4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σελ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>/λεπτό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Ζουμ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25% - 400%</w:t>
            </w:r>
          </w:p>
          <w:p w:rsidR="00FA32C6" w:rsidRPr="00FA32C6" w:rsidRDefault="00FA32C6" w:rsidP="00FA32C6">
            <w:pPr>
              <w:spacing w:line="276" w:lineRule="auto"/>
              <w:jc w:val="center"/>
              <w:rPr>
                <w:rFonts w:ascii="Calibri" w:eastAsia="SimSun" w:hAnsi="Calibri" w:cs="Calibri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ΝΑΙ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  <w:tr w:rsidR="00FA32C6" w:rsidRPr="00FA32C6" w:rsidTr="00912251">
        <w:trPr>
          <w:trHeight w:val="54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pBdr>
                <w:bottom w:val="single" w:sz="6" w:space="0" w:color="E8E8E8"/>
              </w:pBdr>
              <w:shd w:val="clear" w:color="auto" w:fill="FFFFFF"/>
              <w:spacing w:line="15" w:lineRule="atLeast"/>
              <w:outlineLvl w:val="2"/>
              <w:rPr>
                <w:rFonts w:ascii="Calibri" w:eastAsia="Georgia" w:hAnsi="Calibri" w:cs="Calibri"/>
                <w:lang w:eastAsia="zh-CN"/>
              </w:rPr>
            </w:pPr>
            <w:r w:rsidRPr="00FA32C6">
              <w:rPr>
                <w:rFonts w:ascii="Calibri" w:eastAsia="Georgia" w:hAnsi="Calibri" w:cs="Calibri"/>
                <w:lang w:eastAsia="zh-CN"/>
              </w:rPr>
              <w:t>Σάρωση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Τύπος Σαρωτή</w:t>
            </w:r>
            <w:r w:rsidRPr="00FA32C6">
              <w:rPr>
                <w:rFonts w:eastAsia="SimSun" w:cs="Calibri"/>
                <w:lang w:eastAsia="en-US"/>
              </w:rPr>
              <w:t>-</w:t>
            </w:r>
            <w:r w:rsidRPr="00FA32C6">
              <w:rPr>
                <w:rFonts w:ascii="Calibri" w:eastAsia="SimSun" w:hAnsi="Calibri" w:cs="Calibri"/>
                <w:lang w:eastAsia="en-US"/>
              </w:rPr>
              <w:t>Επίπεδος / Αυτόματος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Ανάλυση Σαρωτή</w:t>
            </w:r>
            <w:r w:rsidRPr="00FA32C6">
              <w:rPr>
                <w:rFonts w:eastAsia="SimSun" w:cs="Calibri"/>
                <w:lang w:eastAsia="en-US"/>
              </w:rPr>
              <w:t>-</w:t>
            </w:r>
            <w:r w:rsidRPr="00FA32C6">
              <w:rPr>
                <w:rFonts w:ascii="Calibri" w:eastAsia="SimSun" w:hAnsi="Calibri" w:cs="Calibri"/>
                <w:lang w:eastAsia="en-US"/>
              </w:rPr>
              <w:t xml:space="preserve">έως 600 x 600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dpi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Ταχύτητα Σάρωσης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 xml:space="preserve">περίπου 15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sec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Μέγιστο Μέγεθος Σάρωσης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A4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val="en-US"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Σάρωση</w:t>
            </w:r>
            <w:r w:rsidRPr="00FA32C6">
              <w:rPr>
                <w:rFonts w:ascii="Calibri" w:eastAsia="SimSun" w:hAnsi="Calibri" w:cs="Calibri"/>
                <w:lang w:val="en-US" w:eastAsia="en-US"/>
              </w:rPr>
              <w:t xml:space="preserve"> </w:t>
            </w:r>
            <w:r w:rsidRPr="00FA32C6">
              <w:rPr>
                <w:rFonts w:ascii="Calibri" w:eastAsia="SimSun" w:hAnsi="Calibri" w:cs="Calibri"/>
                <w:lang w:eastAsia="en-US"/>
              </w:rPr>
              <w:t>σε</w:t>
            </w:r>
            <w:r w:rsidRPr="00FA32C6">
              <w:rPr>
                <w:rFonts w:eastAsia="SimSun" w:cs="Calibri"/>
                <w:lang w:val="en-US"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val="en-US" w:eastAsia="en-US"/>
              </w:rPr>
              <w:t>Scan to PC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val="en-US" w:eastAsia="en-US"/>
              </w:rPr>
            </w:pPr>
            <w:r w:rsidRPr="00FA32C6">
              <w:rPr>
                <w:rFonts w:ascii="Calibri" w:eastAsia="SimSun" w:hAnsi="Calibri" w:cs="Calibri"/>
                <w:lang w:val="en-US" w:eastAsia="en-US"/>
              </w:rPr>
              <w:t>Scan file format</w:t>
            </w:r>
            <w:r w:rsidRPr="00FA32C6">
              <w:rPr>
                <w:rFonts w:eastAsia="SimSun" w:cs="Calibri"/>
                <w:lang w:val="en-US"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val="en-US" w:eastAsia="en-US"/>
              </w:rPr>
              <w:t>Jpeg / Tiff / PDF / Jpg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lastRenderedPageBreak/>
              <w:t>Αυτόματη σάρωση φύλλων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Ναι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Αυτόματη διπλή σάρωση φύλλων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Όχι</w:t>
            </w:r>
          </w:p>
          <w:p w:rsidR="00FA32C6" w:rsidRPr="00FA32C6" w:rsidRDefault="00FA32C6" w:rsidP="00FA32C6">
            <w:pPr>
              <w:spacing w:line="276" w:lineRule="auto"/>
              <w:jc w:val="center"/>
              <w:rPr>
                <w:rFonts w:ascii="Calibri" w:eastAsia="SimSun" w:hAnsi="Calibri" w:cs="Calibri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lastRenderedPageBreak/>
              <w:t>ΝΑΙ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FA32C6" w:rsidRPr="00FA32C6" w:rsidTr="00912251">
        <w:trPr>
          <w:trHeight w:val="33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pBdr>
                <w:bottom w:val="single" w:sz="6" w:space="0" w:color="E8E8E8"/>
              </w:pBdr>
              <w:shd w:val="clear" w:color="auto" w:fill="FFFFFF"/>
              <w:spacing w:line="15" w:lineRule="atLeast"/>
              <w:outlineLvl w:val="2"/>
              <w:rPr>
                <w:rFonts w:ascii="Calibri" w:eastAsia="SimSun" w:hAnsi="Calibri" w:cs="Calibri"/>
                <w:lang w:eastAsia="zh-CN"/>
              </w:rPr>
            </w:pPr>
            <w:r w:rsidRPr="00FA32C6">
              <w:rPr>
                <w:rFonts w:ascii="Calibri" w:eastAsia="Georgia" w:hAnsi="Calibri" w:cs="Calibri"/>
                <w:lang w:eastAsia="zh-CN"/>
              </w:rPr>
              <w:t xml:space="preserve">Επιπλέον Χαρακτηριστικά- </w:t>
            </w:r>
            <w:r w:rsidRPr="00FA32C6">
              <w:rPr>
                <w:rFonts w:ascii="Calibri" w:eastAsia="SimSun" w:hAnsi="Calibri" w:cs="Calibri"/>
                <w:lang w:val="en-US" w:eastAsia="zh-CN"/>
              </w:rPr>
              <w:t>LCD</w:t>
            </w:r>
            <w:r w:rsidRPr="00FA32C6">
              <w:rPr>
                <w:rFonts w:ascii="Calibri" w:eastAsia="SimSun" w:hAnsi="Calibri" w:cs="Calibri"/>
                <w:lang w:eastAsia="zh-CN"/>
              </w:rPr>
              <w:t xml:space="preserve"> Οθόνη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LCD οθόνη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Card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Reader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Όχι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Remote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 xml:space="preserve">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Print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Όχι</w:t>
            </w:r>
          </w:p>
          <w:p w:rsidR="00FA32C6" w:rsidRPr="00FA32C6" w:rsidRDefault="00FA32C6" w:rsidP="00FA32C6">
            <w:pPr>
              <w:spacing w:line="276" w:lineRule="auto"/>
              <w:jc w:val="center"/>
              <w:rPr>
                <w:rFonts w:ascii="Calibri" w:eastAsia="SimSun" w:hAnsi="Calibri" w:cs="Calibri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ΝΑΙ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FA32C6" w:rsidRPr="00FA32C6" w:rsidTr="00912251">
        <w:trPr>
          <w:trHeight w:val="521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pBdr>
                <w:bottom w:val="single" w:sz="6" w:space="0" w:color="E8E8E8"/>
              </w:pBdr>
              <w:shd w:val="clear" w:color="auto" w:fill="FFFFFF"/>
              <w:spacing w:line="15" w:lineRule="atLeast"/>
              <w:outlineLvl w:val="2"/>
              <w:rPr>
                <w:rFonts w:ascii="Calibri" w:eastAsia="Georgia" w:hAnsi="Calibri" w:cs="Calibri"/>
                <w:lang w:eastAsia="zh-CN"/>
              </w:rPr>
            </w:pPr>
            <w:r w:rsidRPr="00FA32C6">
              <w:rPr>
                <w:rFonts w:ascii="Calibri" w:eastAsia="Georgia" w:hAnsi="Calibri" w:cs="Calibri"/>
                <w:lang w:eastAsia="zh-CN"/>
              </w:rPr>
              <w:t>Χαρτί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Μέγ</w:t>
            </w:r>
            <w:proofErr w:type="spellEnd"/>
            <w:r w:rsidRPr="00FA32C6">
              <w:rPr>
                <w:rFonts w:ascii="Calibri" w:eastAsia="SimSun" w:hAnsi="Calibri" w:cs="Calibri"/>
                <w:lang w:eastAsia="en-US"/>
              </w:rPr>
              <w:t>. Μέγεθος Χαρτιού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A4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Βάρος Χαρτιού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 xml:space="preserve">60 έως 220 </w:t>
            </w:r>
            <w:proofErr w:type="spellStart"/>
            <w:r w:rsidRPr="00FA32C6">
              <w:rPr>
                <w:rFonts w:ascii="Calibri" w:eastAsia="SimSun" w:hAnsi="Calibri" w:cs="Calibri"/>
                <w:lang w:eastAsia="en-US"/>
              </w:rPr>
              <w:t>gr</w:t>
            </w:r>
            <w:proofErr w:type="spellEnd"/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Τροφοδοσία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150 φύλλα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Τροφοδοσία Αυτόματου Τροφοδότη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έως 50 φύλλα</w:t>
            </w:r>
          </w:p>
          <w:p w:rsidR="00FA32C6" w:rsidRPr="00FA32C6" w:rsidRDefault="00FA32C6" w:rsidP="00FA32C6">
            <w:pPr>
              <w:spacing w:line="15" w:lineRule="atLeast"/>
              <w:rPr>
                <w:rFonts w:ascii="Calibri" w:eastAsia="SimSun" w:hAnsi="Calibri" w:cs="Calibri"/>
                <w:lang w:eastAsia="en-US"/>
              </w:rPr>
            </w:pPr>
            <w:r w:rsidRPr="00FA32C6">
              <w:rPr>
                <w:rFonts w:ascii="Calibri" w:eastAsia="SimSun" w:hAnsi="Calibri" w:cs="Calibri"/>
                <w:lang w:eastAsia="en-US"/>
              </w:rPr>
              <w:t>Συμβατά Μεγέθη Χαρτιού</w:t>
            </w:r>
            <w:r w:rsidRPr="00FA32C6">
              <w:rPr>
                <w:rFonts w:eastAsia="SimSun" w:cs="Calibri"/>
                <w:lang w:eastAsia="en-US"/>
              </w:rPr>
              <w:t xml:space="preserve">- </w:t>
            </w:r>
            <w:r w:rsidRPr="00FA32C6">
              <w:rPr>
                <w:rFonts w:ascii="Calibri" w:eastAsia="SimSun" w:hAnsi="Calibri" w:cs="Calibri"/>
                <w:lang w:eastAsia="en-US"/>
              </w:rPr>
              <w:t>A4</w:t>
            </w:r>
          </w:p>
          <w:p w:rsidR="00FA32C6" w:rsidRPr="00FA32C6" w:rsidRDefault="00FA32C6" w:rsidP="00FA32C6">
            <w:pPr>
              <w:spacing w:line="276" w:lineRule="auto"/>
              <w:jc w:val="center"/>
              <w:rPr>
                <w:rFonts w:ascii="Calibri" w:eastAsia="SimSun" w:hAnsi="Calibri" w:cs="Calibri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NAI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FA32C6" w:rsidRPr="00FA32C6" w:rsidTr="00912251">
        <w:trPr>
          <w:trHeight w:val="330"/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</w:p>
        </w:tc>
        <w:tc>
          <w:tcPr>
            <w:tcW w:w="463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SimSun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sz w:val="18"/>
                <w:szCs w:val="18"/>
              </w:rPr>
            </w:pPr>
            <w:r w:rsidRPr="00FA32C6">
              <w:rPr>
                <w:rFonts w:ascii="Tahoma" w:eastAsia="SimSu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200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8" w:type="dxa"/>
            <w:shd w:val="clear" w:color="000000" w:fill="D9D9D9"/>
            <w:vAlign w:val="center"/>
          </w:tcPr>
          <w:p w:rsidR="00FA32C6" w:rsidRPr="00FA32C6" w:rsidRDefault="00FA32C6" w:rsidP="00FA32C6">
            <w:pPr>
              <w:spacing w:line="276" w:lineRule="auto"/>
              <w:jc w:val="center"/>
              <w:rPr>
                <w:rFonts w:ascii="Tahoma" w:eastAsia="SimSun" w:hAnsi="Tahoma" w:cs="Tahoma"/>
                <w:color w:val="000000"/>
                <w:sz w:val="18"/>
                <w:szCs w:val="18"/>
              </w:rPr>
            </w:pPr>
            <w:r w:rsidRPr="00FA32C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FA32C6" w:rsidRDefault="00B43CAA" w:rsidP="00FA32C6"/>
    <w:sectPr w:rsidR="00B43CAA" w:rsidRPr="00FA32C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9D1581"/>
    <w:rsid w:val="00B43CAA"/>
    <w:rsid w:val="00CB73E1"/>
    <w:rsid w:val="00D2557A"/>
    <w:rsid w:val="00FA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5E86C097</Template>
  <TotalTime>1</TotalTime>
  <Pages>2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2025-12-01T12:28:00Z</dcterms:created>
  <dcterms:modified xsi:type="dcterms:W3CDTF">2025-12-01T12:28:00Z</dcterms:modified>
</cp:coreProperties>
</file>